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3D1" w:rsidRDefault="00106994" w:rsidP="001B53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</w:t>
      </w:r>
      <w:bookmarkStart w:id="0" w:name="_GoBack"/>
      <w:bookmarkEnd w:id="0"/>
      <w:r w:rsidR="001B53D1">
        <w:rPr>
          <w:rFonts w:ascii="Times New Roman" w:hAnsi="Times New Roman" w:cs="Times New Roman"/>
          <w:sz w:val="24"/>
          <w:szCs w:val="24"/>
          <w:u w:val="single"/>
        </w:rPr>
        <w:t xml:space="preserve"> ALDEBURY</w:t>
      </w:r>
      <w:r w:rsidR="001B53D1">
        <w:rPr>
          <w:rFonts w:ascii="Times New Roman" w:hAnsi="Times New Roman" w:cs="Times New Roman"/>
          <w:sz w:val="24"/>
          <w:szCs w:val="24"/>
        </w:rPr>
        <w:t xml:space="preserve">     </w:t>
      </w:r>
      <w:r w:rsidR="001B53D1">
        <w:rPr>
          <w:rFonts w:ascii="Times New Roman" w:hAnsi="Times New Roman" w:cs="Times New Roman"/>
          <w:sz w:val="24"/>
          <w:szCs w:val="24"/>
        </w:rPr>
        <w:t>(fl.1418)</w:t>
      </w:r>
    </w:p>
    <w:p w:rsidR="001B53D1" w:rsidRDefault="001B53D1" w:rsidP="001B53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53D1" w:rsidRDefault="001B53D1" w:rsidP="001B53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53D1" w:rsidRDefault="001B53D1" w:rsidP="001B53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Southam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B53D1" w:rsidRDefault="001B53D1" w:rsidP="001B53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lands held by the late Thomas de Crewe(q.v.).</w:t>
      </w:r>
    </w:p>
    <w:p w:rsidR="001B53D1" w:rsidRDefault="001B53D1" w:rsidP="001B53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6388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21-83)</w:t>
      </w:r>
    </w:p>
    <w:p w:rsidR="001B53D1" w:rsidRDefault="001B53D1" w:rsidP="001B53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53D1" w:rsidRDefault="001B53D1" w:rsidP="001B53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B53D1" w:rsidRDefault="001B53D1" w:rsidP="001B53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November 2015</w:t>
      </w:r>
    </w:p>
    <w:sectPr w:rsidR="00DD5B8A" w:rsidRPr="001B53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3D1" w:rsidRDefault="001B53D1" w:rsidP="00564E3C">
      <w:pPr>
        <w:spacing w:after="0" w:line="240" w:lineRule="auto"/>
      </w:pPr>
      <w:r>
        <w:separator/>
      </w:r>
    </w:p>
  </w:endnote>
  <w:endnote w:type="continuationSeparator" w:id="0">
    <w:p w:rsidR="001B53D1" w:rsidRDefault="001B53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B53D1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3D1" w:rsidRDefault="001B53D1" w:rsidP="00564E3C">
      <w:pPr>
        <w:spacing w:after="0" w:line="240" w:lineRule="auto"/>
      </w:pPr>
      <w:r>
        <w:separator/>
      </w:r>
    </w:p>
  </w:footnote>
  <w:footnote w:type="continuationSeparator" w:id="0">
    <w:p w:rsidR="001B53D1" w:rsidRDefault="001B53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3D1"/>
    <w:rsid w:val="00106994"/>
    <w:rsid w:val="001B53D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52973"/>
  <w15:chartTrackingRefBased/>
  <w15:docId w15:val="{8F385803-66AE-4B5A-AA1A-5D25949D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B53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2015-11-03T20:23:00Z</dcterms:created>
  <dcterms:modified xsi:type="dcterms:W3CDTF">2015-11-03T20:24:00Z</dcterms:modified>
</cp:coreProperties>
</file>